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234" w:rsidRDefault="000A2234" w:rsidP="00D905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1057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КРАСНОСИБИРСКОГО СЕЛЬСОВЕТА</w:t>
      </w:r>
    </w:p>
    <w:p w:rsidR="000A2234" w:rsidRPr="00D10574" w:rsidRDefault="000A2234" w:rsidP="00AE1F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КОЧКОВСКОГО РАЙОНА НОВОСИБИРСКОЙ ОБЛАСТИ</w:t>
      </w:r>
    </w:p>
    <w:p w:rsidR="000A2234" w:rsidRPr="00D10574" w:rsidRDefault="000A2234" w:rsidP="00AE1F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1057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пятого</w:t>
      </w:r>
      <w:r w:rsidRPr="00D1057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созыва)</w:t>
      </w:r>
    </w:p>
    <w:p w:rsidR="000A2234" w:rsidRPr="0050061F" w:rsidRDefault="000A2234" w:rsidP="00AE1F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A2234" w:rsidRDefault="000A2234" w:rsidP="00AF71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РЕШЕНИ</w:t>
      </w:r>
      <w:r w:rsidRPr="00D1057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</w:t>
      </w:r>
    </w:p>
    <w:p w:rsidR="000A2234" w:rsidRDefault="000A2234" w:rsidP="00AF71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двадцать шестой </w:t>
      </w:r>
      <w:r w:rsidRPr="00D1057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сессии</w:t>
      </w:r>
    </w:p>
    <w:p w:rsidR="000A2234" w:rsidRDefault="000A2234" w:rsidP="00AF71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A2234" w:rsidRDefault="000A2234" w:rsidP="0078638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9210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от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02</w:t>
      </w:r>
      <w:r w:rsidRPr="0049210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49210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49210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</w:p>
    <w:p w:rsidR="000A2234" w:rsidRPr="00D10574" w:rsidRDefault="000A2234" w:rsidP="0078638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2234" w:rsidRPr="00492107" w:rsidRDefault="000A2234" w:rsidP="00492107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2107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решение Совета депутатов Красносибирского сельсовета Кочковского района Новосибирской области от 25.05.2016 №7 </w:t>
      </w:r>
    </w:p>
    <w:p w:rsidR="000A2234" w:rsidRPr="00492107" w:rsidRDefault="000A2234" w:rsidP="00492107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2107">
        <w:rPr>
          <w:rFonts w:ascii="Times New Roman" w:hAnsi="Times New Roman" w:cs="Times New Roman"/>
          <w:b/>
          <w:bCs/>
          <w:sz w:val="28"/>
          <w:szCs w:val="28"/>
        </w:rPr>
        <w:t xml:space="preserve">«О Положении о бюджетном процессе в Красносибирском </w:t>
      </w:r>
    </w:p>
    <w:p w:rsidR="000A2234" w:rsidRPr="00492107" w:rsidRDefault="000A2234" w:rsidP="00492107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2107">
        <w:rPr>
          <w:rFonts w:ascii="Times New Roman" w:hAnsi="Times New Roman" w:cs="Times New Roman"/>
          <w:b/>
          <w:bCs/>
          <w:sz w:val="28"/>
          <w:szCs w:val="28"/>
        </w:rPr>
        <w:t>сельсовете Кочковского района Новосибирской области»</w:t>
      </w:r>
    </w:p>
    <w:p w:rsidR="000A2234" w:rsidRDefault="000A2234" w:rsidP="00AE1FF5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0A2234" w:rsidRPr="00A04A33" w:rsidRDefault="000A2234" w:rsidP="00AE1FF5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0A2234" w:rsidRPr="00CE2130" w:rsidRDefault="000A2234" w:rsidP="00BC352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E2130">
        <w:rPr>
          <w:rFonts w:ascii="Times New Roman" w:hAnsi="Times New Roman" w:cs="Times New Roman"/>
          <w:sz w:val="28"/>
          <w:szCs w:val="28"/>
        </w:rPr>
        <w:t xml:space="preserve">Рассмотрев экспертное заключение Управления законопроектных работ и ведения регистра министерства юстиции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CE21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CE2130">
        <w:rPr>
          <w:rFonts w:ascii="Times New Roman" w:hAnsi="Times New Roman" w:cs="Times New Roman"/>
          <w:sz w:val="28"/>
          <w:szCs w:val="28"/>
        </w:rPr>
        <w:t xml:space="preserve">.2017 № </w:t>
      </w:r>
      <w:r>
        <w:rPr>
          <w:rFonts w:ascii="Times New Roman" w:hAnsi="Times New Roman" w:cs="Times New Roman"/>
          <w:sz w:val="28"/>
          <w:szCs w:val="28"/>
        </w:rPr>
        <w:t>7115</w:t>
      </w:r>
      <w:r w:rsidRPr="00CE2130">
        <w:rPr>
          <w:rFonts w:ascii="Times New Roman" w:hAnsi="Times New Roman" w:cs="Times New Roman"/>
          <w:sz w:val="28"/>
          <w:szCs w:val="28"/>
        </w:rPr>
        <w:t>-4-04/9 на решение Совета депутатов Красносибирского сельсовета Кочковского района Новосибирской области от 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E2130">
        <w:rPr>
          <w:rFonts w:ascii="Times New Roman" w:hAnsi="Times New Roman" w:cs="Times New Roman"/>
          <w:sz w:val="28"/>
          <w:szCs w:val="28"/>
        </w:rPr>
        <w:t>.05.201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E2130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 «О Положении о бюджетном процессе в Красносибирском сельсовете Кочковского района Новосибирской области» (с изменениями, внесенными решениями Совета депутатов Красносибирского сельсовета от 08.08.2017 № 2, от 22.09.2017 № 6),</w:t>
      </w:r>
      <w:r w:rsidRPr="00CE2130">
        <w:rPr>
          <w:rFonts w:ascii="Times New Roman" w:hAnsi="Times New Roman" w:cs="Times New Roman"/>
          <w:sz w:val="28"/>
          <w:szCs w:val="28"/>
        </w:rPr>
        <w:t xml:space="preserve"> Совет депутатов Красносибирского сельсовета Кочковского района Новосибирской области</w:t>
      </w:r>
      <w:r w:rsidRPr="00CE21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A2234" w:rsidRDefault="000A2234" w:rsidP="0029330F">
      <w:pPr>
        <w:pStyle w:val="NoSpacing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7800">
        <w:rPr>
          <w:rFonts w:ascii="Times New Roman" w:hAnsi="Times New Roman" w:cs="Times New Roman"/>
          <w:b/>
          <w:bCs/>
          <w:sz w:val="28"/>
          <w:szCs w:val="28"/>
        </w:rPr>
        <w:t xml:space="preserve">РЕШИЛ: </w:t>
      </w:r>
    </w:p>
    <w:p w:rsidR="000A2234" w:rsidRDefault="000A2234" w:rsidP="0029330F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63A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 в решение Совета депутатов Красносибирского сельсовета Кочковского района Новосибирской области от 25.05.2016 № 7 «О Положении о бюджетном процессе в Красносибирском сельсовете Кочковского района Новосибирской области» (с изменениями, внесенными решениями Совета депутатов Красносибирского сельсовета от 08.08.2017 № 2, от 22.09.2017 № 6) следующие изменения:</w:t>
      </w:r>
    </w:p>
    <w:p w:rsidR="000A2234" w:rsidRDefault="000A2234" w:rsidP="00DD0E4A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Статью 6 Положения о бюджетном процессе в Красносибирском сельсовета Кочковского района Новосибирской области (далее – Положение) дополнить пунктом 18.1 следующего содержания: </w:t>
      </w:r>
    </w:p>
    <w:p w:rsidR="000A2234" w:rsidRDefault="000A2234" w:rsidP="00DD0E4A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«18.1. </w:t>
      </w:r>
      <w:r w:rsidRPr="00A04A33">
        <w:rPr>
          <w:rFonts w:ascii="Times New Roman" w:hAnsi="Times New Roman" w:cs="Times New Roman"/>
          <w:sz w:val="28"/>
          <w:szCs w:val="28"/>
        </w:rPr>
        <w:t xml:space="preserve">управление муниципальным долгом </w:t>
      </w:r>
      <w:r>
        <w:rPr>
          <w:rFonts w:ascii="Times New Roman" w:hAnsi="Times New Roman" w:cs="Times New Roman"/>
          <w:sz w:val="28"/>
          <w:szCs w:val="28"/>
        </w:rPr>
        <w:t>Красносибирского сельсовета Кочков</w:t>
      </w:r>
      <w:r w:rsidRPr="00A04A33">
        <w:rPr>
          <w:rFonts w:ascii="Times New Roman" w:hAnsi="Times New Roman" w:cs="Times New Roman"/>
          <w:sz w:val="28"/>
          <w:szCs w:val="28"/>
        </w:rPr>
        <w:t>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A04A33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A2234" w:rsidRDefault="000A2234" w:rsidP="00DD0E4A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подпункт 20.13. пункта 20 статьи 6 Положения изложить в следующей редакции:</w:t>
      </w:r>
    </w:p>
    <w:p w:rsidR="000A2234" w:rsidRDefault="000A2234" w:rsidP="00DD0E4A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«20.13. </w:t>
      </w:r>
      <w:r w:rsidRPr="00A04A33">
        <w:rPr>
          <w:rFonts w:ascii="Times New Roman" w:hAnsi="Times New Roman" w:cs="Times New Roman"/>
          <w:sz w:val="28"/>
          <w:szCs w:val="28"/>
        </w:rPr>
        <w:t>управление муниципальными финансовыми активами</w:t>
      </w:r>
      <w:r>
        <w:rPr>
          <w:rFonts w:ascii="Times New Roman" w:hAnsi="Times New Roman" w:cs="Times New Roman"/>
          <w:sz w:val="28"/>
          <w:szCs w:val="28"/>
        </w:rPr>
        <w:t xml:space="preserve"> Красносибирского сельсовета Кочков</w:t>
      </w:r>
      <w:r w:rsidRPr="00A04A33">
        <w:rPr>
          <w:rFonts w:ascii="Times New Roman" w:hAnsi="Times New Roman" w:cs="Times New Roman"/>
          <w:sz w:val="28"/>
          <w:szCs w:val="28"/>
        </w:rPr>
        <w:t>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A04A33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».</w:t>
      </w:r>
      <w:r w:rsidRPr="00A04A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234" w:rsidRDefault="000A2234" w:rsidP="00DD0E4A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 Статью 7 изложить в следующей редакции: </w:t>
      </w:r>
    </w:p>
    <w:p w:rsidR="000A2234" w:rsidRDefault="000A2234" w:rsidP="00DD0E4A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«считать утратившей силу с 22.09.2017»</w:t>
      </w:r>
    </w:p>
    <w:p w:rsidR="000A2234" w:rsidRDefault="000A2234" w:rsidP="00DD0E4A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4A3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4. В пункте 2 статьи 25 Положения слова «финансовым органом» заменить словами «администрацией поселения».</w:t>
      </w:r>
    </w:p>
    <w:p w:rsidR="000A2234" w:rsidRDefault="000A2234" w:rsidP="00FF066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hAnsi="Times New Roman" w:cs="Times New Roman"/>
          <w:color w:val="000000"/>
          <w:sz w:val="29"/>
          <w:szCs w:val="29"/>
          <w:lang w:eastAsia="ru-RU"/>
        </w:rPr>
        <w:t>1.5. Пункты 1, 1.1. статьи 30 Положения изложить в следующей редакции:</w:t>
      </w:r>
    </w:p>
    <w:p w:rsidR="000A2234" w:rsidRPr="00685BF4" w:rsidRDefault="000A2234" w:rsidP="005006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85BF4">
        <w:rPr>
          <w:rFonts w:ascii="Times New Roman" w:hAnsi="Times New Roman" w:cs="Times New Roman"/>
          <w:sz w:val="28"/>
          <w:szCs w:val="28"/>
        </w:rPr>
        <w:t xml:space="preserve">1. Одновременно с годовым отчетом об исполнении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685BF4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856CA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администрацией </w:t>
      </w:r>
      <w:r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Pr="00856CA1">
        <w:rPr>
          <w:rFonts w:ascii="Times New Roman" w:hAnsi="Times New Roman" w:cs="Times New Roman"/>
          <w:color w:val="000000"/>
          <w:sz w:val="28"/>
          <w:szCs w:val="28"/>
        </w:rPr>
        <w:t xml:space="preserve"> в Совет депутатов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Pr="00856CA1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представляются следующие</w:t>
      </w:r>
      <w:r w:rsidRPr="00685BF4">
        <w:rPr>
          <w:rFonts w:ascii="Times New Roman" w:hAnsi="Times New Roman" w:cs="Times New Roman"/>
          <w:sz w:val="28"/>
          <w:szCs w:val="28"/>
        </w:rPr>
        <w:t xml:space="preserve"> документы и материалы:</w:t>
      </w:r>
    </w:p>
    <w:p w:rsidR="000A2234" w:rsidRPr="00685BF4" w:rsidRDefault="000A2234" w:rsidP="005006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BF4">
        <w:rPr>
          <w:rFonts w:ascii="Times New Roman" w:hAnsi="Times New Roman" w:cs="Times New Roman"/>
          <w:sz w:val="28"/>
          <w:szCs w:val="28"/>
        </w:rPr>
        <w:t xml:space="preserve">1) пояснительная записка к отчету об исполнении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685BF4">
        <w:rPr>
          <w:rFonts w:ascii="Times New Roman" w:hAnsi="Times New Roman" w:cs="Times New Roman"/>
          <w:sz w:val="28"/>
          <w:szCs w:val="28"/>
        </w:rPr>
        <w:t xml:space="preserve"> бюджета с указанием причин неисполнения утвержденных решений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0A2234" w:rsidRPr="00685BF4" w:rsidRDefault="000A2234" w:rsidP="005006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85BF4">
        <w:rPr>
          <w:rFonts w:ascii="Times New Roman" w:hAnsi="Times New Roman" w:cs="Times New Roman"/>
          <w:sz w:val="28"/>
          <w:szCs w:val="28"/>
        </w:rPr>
        <w:t>) отчет о предоставленных муниципальных гарантиях</w:t>
      </w:r>
      <w:r>
        <w:rPr>
          <w:rFonts w:ascii="Times New Roman" w:hAnsi="Times New Roman" w:cs="Times New Roman"/>
          <w:sz w:val="28"/>
          <w:szCs w:val="28"/>
        </w:rPr>
        <w:t xml:space="preserve"> Красносибирского сельсовета </w:t>
      </w:r>
      <w:r w:rsidRPr="00685BF4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;</w:t>
      </w:r>
    </w:p>
    <w:p w:rsidR="000A2234" w:rsidRPr="00685BF4" w:rsidRDefault="000A2234" w:rsidP="005006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85BF4">
        <w:rPr>
          <w:rFonts w:ascii="Times New Roman" w:hAnsi="Times New Roman" w:cs="Times New Roman"/>
          <w:sz w:val="28"/>
          <w:szCs w:val="28"/>
        </w:rPr>
        <w:t>) расшифровка кредиторской задолженности главн</w:t>
      </w:r>
      <w:r>
        <w:rPr>
          <w:rFonts w:ascii="Times New Roman" w:hAnsi="Times New Roman" w:cs="Times New Roman"/>
          <w:sz w:val="28"/>
          <w:szCs w:val="28"/>
        </w:rPr>
        <w:t>ых распорядителей и распорядителей</w:t>
      </w:r>
      <w:r w:rsidRPr="00685BF4">
        <w:rPr>
          <w:rFonts w:ascii="Times New Roman" w:hAnsi="Times New Roman" w:cs="Times New Roman"/>
          <w:sz w:val="28"/>
          <w:szCs w:val="28"/>
        </w:rPr>
        <w:t xml:space="preserve"> бюджетных средств по состоянию на отчетную дату;</w:t>
      </w:r>
    </w:p>
    <w:p w:rsidR="000A2234" w:rsidRPr="00685BF4" w:rsidRDefault="000A2234" w:rsidP="005006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740"/>
      <w:bookmarkEnd w:id="0"/>
      <w:r>
        <w:rPr>
          <w:rFonts w:ascii="Times New Roman" w:hAnsi="Times New Roman" w:cs="Times New Roman"/>
          <w:sz w:val="28"/>
          <w:szCs w:val="28"/>
        </w:rPr>
        <w:t>4</w:t>
      </w:r>
      <w:r w:rsidRPr="00685BF4">
        <w:rPr>
          <w:rFonts w:ascii="Times New Roman" w:hAnsi="Times New Roman" w:cs="Times New Roman"/>
          <w:sz w:val="28"/>
          <w:szCs w:val="28"/>
        </w:rPr>
        <w:t xml:space="preserve">) информация об исполнении за отчетный финансовый год следующих показателей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685BF4">
        <w:rPr>
          <w:rFonts w:ascii="Times New Roman" w:hAnsi="Times New Roman" w:cs="Times New Roman"/>
          <w:sz w:val="28"/>
          <w:szCs w:val="28"/>
        </w:rPr>
        <w:t xml:space="preserve"> бюджета (при наличии соответствующих показателей):</w:t>
      </w:r>
    </w:p>
    <w:p w:rsidR="000A2234" w:rsidRPr="00685BF4" w:rsidRDefault="000A2234" w:rsidP="005006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BF4">
        <w:rPr>
          <w:rFonts w:ascii="Times New Roman" w:hAnsi="Times New Roman" w:cs="Times New Roman"/>
          <w:sz w:val="28"/>
          <w:szCs w:val="28"/>
        </w:rPr>
        <w:t xml:space="preserve">а) доходы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685BF4">
        <w:rPr>
          <w:rFonts w:ascii="Times New Roman" w:hAnsi="Times New Roman" w:cs="Times New Roman"/>
          <w:sz w:val="28"/>
          <w:szCs w:val="28"/>
        </w:rPr>
        <w:t xml:space="preserve"> бюджета по кодам классификации доходов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85BF4">
        <w:rPr>
          <w:rFonts w:ascii="Times New Roman" w:hAnsi="Times New Roman" w:cs="Times New Roman"/>
          <w:sz w:val="28"/>
          <w:szCs w:val="28"/>
        </w:rPr>
        <w:t>;</w:t>
      </w:r>
    </w:p>
    <w:p w:rsidR="000A2234" w:rsidRDefault="000A2234" w:rsidP="005006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BF4">
        <w:rPr>
          <w:rFonts w:ascii="Times New Roman" w:hAnsi="Times New Roman" w:cs="Times New Roman"/>
          <w:sz w:val="28"/>
          <w:szCs w:val="28"/>
        </w:rPr>
        <w:t xml:space="preserve">б) расходы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685BF4">
        <w:rPr>
          <w:rFonts w:ascii="Times New Roman" w:hAnsi="Times New Roman" w:cs="Times New Roman"/>
          <w:sz w:val="28"/>
          <w:szCs w:val="28"/>
        </w:rPr>
        <w:t xml:space="preserve"> бюджета по разделам, подразделам, целевым статьям (муниципальным программам и непрограммным направлениям деятельности), группам и подгруппам и элементам видов расходов классификации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85BF4">
        <w:rPr>
          <w:rFonts w:ascii="Times New Roman" w:hAnsi="Times New Roman" w:cs="Times New Roman"/>
          <w:sz w:val="28"/>
          <w:szCs w:val="28"/>
        </w:rPr>
        <w:t>;</w:t>
      </w:r>
    </w:p>
    <w:p w:rsidR="000A2234" w:rsidRPr="004063B0" w:rsidRDefault="000A2234" w:rsidP="005006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5BF4">
        <w:rPr>
          <w:rFonts w:ascii="Times New Roman" w:hAnsi="Times New Roman" w:cs="Times New Roman"/>
          <w:sz w:val="28"/>
          <w:szCs w:val="28"/>
        </w:rPr>
        <w:t>в</w:t>
      </w:r>
      <w:r w:rsidRPr="004063B0">
        <w:rPr>
          <w:rFonts w:ascii="Times New Roman" w:hAnsi="Times New Roman" w:cs="Times New Roman"/>
          <w:color w:val="000000"/>
          <w:sz w:val="28"/>
          <w:szCs w:val="28"/>
        </w:rPr>
        <w:t xml:space="preserve">) расходы </w:t>
      </w:r>
      <w:r>
        <w:rPr>
          <w:rFonts w:ascii="Times New Roman" w:hAnsi="Times New Roman" w:cs="Times New Roman"/>
          <w:color w:val="000000"/>
          <w:sz w:val="28"/>
          <w:szCs w:val="28"/>
        </w:rPr>
        <w:t>местного</w:t>
      </w:r>
      <w:r w:rsidRPr="004063B0">
        <w:rPr>
          <w:rFonts w:ascii="Times New Roman" w:hAnsi="Times New Roman" w:cs="Times New Roman"/>
          <w:color w:val="000000"/>
          <w:sz w:val="28"/>
          <w:szCs w:val="28"/>
        </w:rPr>
        <w:t xml:space="preserve"> бюджета по ведомственной структуре расходов </w:t>
      </w:r>
      <w:r>
        <w:rPr>
          <w:rFonts w:ascii="Times New Roman" w:hAnsi="Times New Roman" w:cs="Times New Roman"/>
          <w:color w:val="000000"/>
          <w:sz w:val="28"/>
          <w:szCs w:val="28"/>
        </w:rPr>
        <w:t>местного</w:t>
      </w:r>
      <w:r w:rsidRPr="004063B0">
        <w:rPr>
          <w:rFonts w:ascii="Times New Roman" w:hAnsi="Times New Roman" w:cs="Times New Roman"/>
          <w:color w:val="000000"/>
          <w:sz w:val="28"/>
          <w:szCs w:val="28"/>
        </w:rPr>
        <w:t xml:space="preserve"> бюджета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группам, подгруппам и элементам видов расходов классификации расходов бюджет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063B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A2234" w:rsidRPr="004063B0" w:rsidRDefault="000A2234" w:rsidP="005006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63B0">
        <w:rPr>
          <w:rFonts w:ascii="Times New Roman" w:hAnsi="Times New Roman" w:cs="Times New Roman"/>
          <w:color w:val="000000"/>
          <w:sz w:val="28"/>
          <w:szCs w:val="28"/>
        </w:rPr>
        <w:t>г) расходы на исполнение публичных нормативных обязательств 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обязательства;</w:t>
      </w:r>
    </w:p>
    <w:p w:rsidR="000A2234" w:rsidRPr="00685BF4" w:rsidRDefault="000A2234" w:rsidP="005006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з</w:t>
      </w:r>
      <w:r w:rsidRPr="00685BF4">
        <w:rPr>
          <w:rFonts w:ascii="Times New Roman" w:hAnsi="Times New Roman" w:cs="Times New Roman"/>
          <w:sz w:val="28"/>
          <w:szCs w:val="28"/>
        </w:rPr>
        <w:t xml:space="preserve">) расходы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685BF4">
        <w:rPr>
          <w:rFonts w:ascii="Times New Roman" w:hAnsi="Times New Roman" w:cs="Times New Roman"/>
          <w:sz w:val="28"/>
          <w:szCs w:val="28"/>
        </w:rPr>
        <w:t xml:space="preserve"> бюджета на реализацию муниципальных программ в структуре кодов классификации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85BF4">
        <w:rPr>
          <w:rFonts w:ascii="Times New Roman" w:hAnsi="Times New Roman" w:cs="Times New Roman"/>
          <w:sz w:val="28"/>
          <w:szCs w:val="28"/>
        </w:rPr>
        <w:t>;</w:t>
      </w:r>
    </w:p>
    <w:p w:rsidR="000A2234" w:rsidRPr="00685BF4" w:rsidRDefault="000A2234" w:rsidP="005006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85BF4">
        <w:rPr>
          <w:rFonts w:ascii="Times New Roman" w:hAnsi="Times New Roman" w:cs="Times New Roman"/>
          <w:sz w:val="28"/>
          <w:szCs w:val="28"/>
        </w:rPr>
        <w:t xml:space="preserve">) источники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685BF4">
        <w:rPr>
          <w:rFonts w:ascii="Times New Roman" w:hAnsi="Times New Roman" w:cs="Times New Roman"/>
          <w:sz w:val="28"/>
          <w:szCs w:val="28"/>
        </w:rPr>
        <w:t xml:space="preserve"> бюджета в структуре кодов классификации источников финансирования дефицитов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85BF4">
        <w:rPr>
          <w:rFonts w:ascii="Times New Roman" w:hAnsi="Times New Roman" w:cs="Times New Roman"/>
          <w:sz w:val="28"/>
          <w:szCs w:val="28"/>
        </w:rPr>
        <w:t>;</w:t>
      </w:r>
    </w:p>
    <w:p w:rsidR="000A2234" w:rsidRPr="00685BF4" w:rsidRDefault="000A2234" w:rsidP="005006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Pr="00685BF4">
        <w:rPr>
          <w:rFonts w:ascii="Times New Roman" w:hAnsi="Times New Roman" w:cs="Times New Roman"/>
          <w:sz w:val="28"/>
          <w:szCs w:val="28"/>
        </w:rPr>
        <w:t xml:space="preserve">) программы муниципальных внутренних заимствований </w:t>
      </w:r>
      <w:r>
        <w:rPr>
          <w:rFonts w:ascii="Times New Roman" w:hAnsi="Times New Roman" w:cs="Times New Roman"/>
          <w:sz w:val="28"/>
          <w:szCs w:val="28"/>
        </w:rPr>
        <w:t xml:space="preserve">Красносибирского сельсовета </w:t>
      </w:r>
      <w:r w:rsidRPr="00685BF4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области;</w:t>
      </w:r>
    </w:p>
    <w:p w:rsidR="000A2234" w:rsidRPr="00685BF4" w:rsidRDefault="000A2234" w:rsidP="005006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685BF4">
        <w:rPr>
          <w:rFonts w:ascii="Times New Roman" w:hAnsi="Times New Roman" w:cs="Times New Roman"/>
          <w:sz w:val="28"/>
          <w:szCs w:val="28"/>
        </w:rPr>
        <w:t xml:space="preserve">) иные показатели, утвержденные в составе приложений к решению о </w:t>
      </w:r>
      <w:r>
        <w:rPr>
          <w:rFonts w:ascii="Times New Roman" w:hAnsi="Times New Roman" w:cs="Times New Roman"/>
          <w:sz w:val="28"/>
          <w:szCs w:val="28"/>
        </w:rPr>
        <w:t>местном</w:t>
      </w:r>
      <w:r w:rsidRPr="00685BF4">
        <w:rPr>
          <w:rFonts w:ascii="Times New Roman" w:hAnsi="Times New Roman" w:cs="Times New Roman"/>
          <w:sz w:val="28"/>
          <w:szCs w:val="28"/>
        </w:rPr>
        <w:t xml:space="preserve"> бюджете в соответствии с </w:t>
      </w:r>
      <w:hyperlink w:anchor="Par396" w:history="1">
        <w:r w:rsidRPr="00F736FD">
          <w:rPr>
            <w:rFonts w:ascii="Times New Roman" w:hAnsi="Times New Roman" w:cs="Times New Roman"/>
            <w:color w:val="000000"/>
            <w:sz w:val="28"/>
            <w:szCs w:val="28"/>
          </w:rPr>
          <w:t>частью 3 статьи 1</w:t>
        </w:r>
        <w:r>
          <w:rPr>
            <w:rFonts w:ascii="Times New Roman" w:hAnsi="Times New Roman" w:cs="Times New Roman"/>
            <w:color w:val="000000"/>
            <w:sz w:val="28"/>
            <w:szCs w:val="28"/>
          </w:rPr>
          <w:t>9</w:t>
        </w:r>
      </w:hyperlink>
      <w:r w:rsidRPr="00685BF4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0A2234" w:rsidRPr="00685BF4" w:rsidRDefault="000A2234" w:rsidP="005006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85BF4">
        <w:rPr>
          <w:rFonts w:ascii="Times New Roman" w:hAnsi="Times New Roman" w:cs="Times New Roman"/>
          <w:sz w:val="28"/>
          <w:szCs w:val="28"/>
        </w:rPr>
        <w:t xml:space="preserve">) баланс исполнения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685BF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0A2234" w:rsidRPr="00685BF4" w:rsidRDefault="000A2234" w:rsidP="005006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85BF4">
        <w:rPr>
          <w:rFonts w:ascii="Times New Roman" w:hAnsi="Times New Roman" w:cs="Times New Roman"/>
          <w:sz w:val="28"/>
          <w:szCs w:val="28"/>
        </w:rPr>
        <w:t>) отчет о финансовых результатах деятельности;</w:t>
      </w:r>
    </w:p>
    <w:p w:rsidR="000A2234" w:rsidRDefault="000A2234" w:rsidP="005006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685BF4">
        <w:rPr>
          <w:rFonts w:ascii="Times New Roman" w:hAnsi="Times New Roman" w:cs="Times New Roman"/>
          <w:sz w:val="28"/>
          <w:szCs w:val="28"/>
        </w:rPr>
        <w:t>) отчет о движении денежных средств;</w:t>
      </w:r>
    </w:p>
    <w:p w:rsidR="000A2234" w:rsidRDefault="000A2234" w:rsidP="005006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отчет об использовании бюджетных ассигнований резервного фонда администрации поселения.</w:t>
      </w:r>
    </w:p>
    <w:p w:rsidR="000A2234" w:rsidRPr="00685BF4" w:rsidRDefault="000A2234" w:rsidP="005006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A2234" w:rsidRPr="00685BF4" w:rsidRDefault="000A2234" w:rsidP="005006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685BF4">
        <w:rPr>
          <w:rFonts w:ascii="Times New Roman" w:hAnsi="Times New Roman" w:cs="Times New Roman"/>
          <w:sz w:val="28"/>
          <w:szCs w:val="28"/>
        </w:rPr>
        <w:t xml:space="preserve">) иная бюджетная отчетность об исполнении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685BF4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год.</w:t>
      </w:r>
    </w:p>
    <w:p w:rsidR="000A2234" w:rsidRDefault="000A2234" w:rsidP="005006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BF4">
        <w:rPr>
          <w:rFonts w:ascii="Times New Roman" w:hAnsi="Times New Roman" w:cs="Times New Roman"/>
          <w:sz w:val="28"/>
          <w:szCs w:val="28"/>
        </w:rPr>
        <w:t xml:space="preserve">1.1. В информации, указанной в </w:t>
      </w:r>
      <w:hyperlink w:anchor="Par740" w:history="1">
        <w:r>
          <w:rPr>
            <w:rFonts w:ascii="Times New Roman" w:hAnsi="Times New Roman" w:cs="Times New Roman"/>
            <w:sz w:val="28"/>
            <w:szCs w:val="28"/>
          </w:rPr>
          <w:t>пункте 5</w:t>
        </w:r>
        <w:r w:rsidRPr="00685BF4">
          <w:rPr>
            <w:rFonts w:ascii="Times New Roman" w:hAnsi="Times New Roman" w:cs="Times New Roman"/>
            <w:sz w:val="28"/>
            <w:szCs w:val="28"/>
          </w:rPr>
          <w:t xml:space="preserve"> части 1</w:t>
        </w:r>
      </w:hyperlink>
      <w:r w:rsidRPr="00685BF4">
        <w:rPr>
          <w:rFonts w:ascii="Times New Roman" w:hAnsi="Times New Roman" w:cs="Times New Roman"/>
          <w:sz w:val="28"/>
          <w:szCs w:val="28"/>
        </w:rPr>
        <w:t xml:space="preserve"> настоящей статьи, приводятся плановые назначения согласно решению о </w:t>
      </w:r>
      <w:r>
        <w:rPr>
          <w:rFonts w:ascii="Times New Roman" w:hAnsi="Times New Roman" w:cs="Times New Roman"/>
          <w:sz w:val="28"/>
          <w:szCs w:val="28"/>
        </w:rPr>
        <w:t>местном</w:t>
      </w:r>
      <w:r w:rsidRPr="00685BF4">
        <w:rPr>
          <w:rFonts w:ascii="Times New Roman" w:hAnsi="Times New Roman" w:cs="Times New Roman"/>
          <w:sz w:val="28"/>
          <w:szCs w:val="28"/>
        </w:rPr>
        <w:t xml:space="preserve"> бюджете, сводной бюджетной росписи и (или) кассовому плану с учетом всех изменений.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A2234" w:rsidRPr="00685BF4" w:rsidRDefault="000A2234" w:rsidP="005006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A2234" w:rsidRPr="00A04A33" w:rsidRDefault="000A2234" w:rsidP="00FF0665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90CAF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дня, следующим за днем его о</w:t>
      </w:r>
      <w:r>
        <w:rPr>
          <w:rFonts w:ascii="Times New Roman" w:hAnsi="Times New Roman" w:cs="Times New Roman"/>
          <w:sz w:val="28"/>
          <w:szCs w:val="28"/>
        </w:rPr>
        <w:t xml:space="preserve">публикования в периодическом печатном издании </w:t>
      </w:r>
      <w:r w:rsidRPr="00A04A3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Красносибирский вестник»</w:t>
      </w:r>
      <w:r w:rsidRPr="00A04A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2234" w:rsidRDefault="000A2234" w:rsidP="00AE1FF5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0A2234" w:rsidRDefault="000A2234" w:rsidP="00AE1FF5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0A2234" w:rsidRDefault="000A2234" w:rsidP="00AE1FF5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0A2234" w:rsidRDefault="000A2234" w:rsidP="00AE1FF5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0A2234" w:rsidRDefault="000A2234" w:rsidP="00AE1FF5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0A2234" w:rsidRDefault="000A2234" w:rsidP="00AE1FF5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0A2234" w:rsidRDefault="000A2234" w:rsidP="00AE1FF5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0A2234" w:rsidRDefault="000A2234" w:rsidP="00AE1FF5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0A2234" w:rsidRDefault="000A2234" w:rsidP="00AE1FF5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0A2234" w:rsidRDefault="000A2234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Красносибирского сельсовета</w:t>
      </w:r>
    </w:p>
    <w:p w:rsidR="000A2234" w:rsidRDefault="000A2234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A2234" w:rsidRDefault="000A2234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Н.Н. Лунёва</w:t>
      </w:r>
    </w:p>
    <w:p w:rsidR="000A2234" w:rsidRPr="00276253" w:rsidRDefault="000A2234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0A2234" w:rsidRPr="00276253" w:rsidRDefault="000A2234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A2234" w:rsidRDefault="000A2234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Красносибирского сельсовета</w:t>
      </w:r>
    </w:p>
    <w:p w:rsidR="000A2234" w:rsidRDefault="000A2234" w:rsidP="00386B9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386B93">
        <w:rPr>
          <w:rFonts w:ascii="Times New Roman" w:hAnsi="Times New Roman" w:cs="Times New Roman"/>
          <w:sz w:val="28"/>
          <w:szCs w:val="28"/>
        </w:rPr>
        <w:t xml:space="preserve">Кочковского района </w:t>
      </w:r>
    </w:p>
    <w:p w:rsidR="000A2234" w:rsidRPr="00386B93" w:rsidRDefault="000A2234" w:rsidP="00386B93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386B93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386B93">
        <w:rPr>
          <w:rFonts w:ascii="Times New Roman" w:hAnsi="Times New Roman" w:cs="Times New Roman"/>
          <w:sz w:val="28"/>
          <w:szCs w:val="28"/>
        </w:rPr>
        <w:t xml:space="preserve">                                            В.Н. Ионов</w:t>
      </w:r>
    </w:p>
    <w:sectPr w:rsidR="000A2234" w:rsidRPr="00386B93" w:rsidSect="0050061F">
      <w:pgSz w:w="11906" w:h="16838" w:code="9"/>
      <w:pgMar w:top="1258" w:right="567" w:bottom="107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234" w:rsidRDefault="000A2234">
      <w:pPr>
        <w:spacing w:after="0" w:line="240" w:lineRule="auto"/>
      </w:pPr>
      <w:r>
        <w:separator/>
      </w:r>
    </w:p>
  </w:endnote>
  <w:endnote w:type="continuationSeparator" w:id="1">
    <w:p w:rsidR="000A2234" w:rsidRDefault="000A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234" w:rsidRDefault="000A2234">
      <w:pPr>
        <w:spacing w:after="0" w:line="240" w:lineRule="auto"/>
      </w:pPr>
      <w:r>
        <w:separator/>
      </w:r>
    </w:p>
  </w:footnote>
  <w:footnote w:type="continuationSeparator" w:id="1">
    <w:p w:rsidR="000A2234" w:rsidRDefault="000A22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670A"/>
    <w:multiLevelType w:val="hybridMultilevel"/>
    <w:tmpl w:val="61346FE6"/>
    <w:lvl w:ilvl="0" w:tplc="E750700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0A66211"/>
    <w:multiLevelType w:val="hybridMultilevel"/>
    <w:tmpl w:val="118449A2"/>
    <w:lvl w:ilvl="0" w:tplc="FCD07A94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4BB2F3C"/>
    <w:multiLevelType w:val="hybridMultilevel"/>
    <w:tmpl w:val="32A42B30"/>
    <w:lvl w:ilvl="0" w:tplc="1E1A47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A8E099C"/>
    <w:multiLevelType w:val="hybridMultilevel"/>
    <w:tmpl w:val="6406C322"/>
    <w:lvl w:ilvl="0" w:tplc="E2D214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74E"/>
    <w:rsid w:val="0001446C"/>
    <w:rsid w:val="000173DF"/>
    <w:rsid w:val="00017D0B"/>
    <w:rsid w:val="000241CB"/>
    <w:rsid w:val="00026B18"/>
    <w:rsid w:val="000337F7"/>
    <w:rsid w:val="00035D45"/>
    <w:rsid w:val="0005784D"/>
    <w:rsid w:val="00065D64"/>
    <w:rsid w:val="00080C87"/>
    <w:rsid w:val="00094127"/>
    <w:rsid w:val="000A16C4"/>
    <w:rsid w:val="000A2234"/>
    <w:rsid w:val="000A63A7"/>
    <w:rsid w:val="000B36E7"/>
    <w:rsid w:val="000B4A20"/>
    <w:rsid w:val="000B6C01"/>
    <w:rsid w:val="000F6608"/>
    <w:rsid w:val="0012020F"/>
    <w:rsid w:val="00123BE3"/>
    <w:rsid w:val="00146665"/>
    <w:rsid w:val="00147564"/>
    <w:rsid w:val="00160B51"/>
    <w:rsid w:val="001815F3"/>
    <w:rsid w:val="001A232F"/>
    <w:rsid w:val="001A5E3E"/>
    <w:rsid w:val="001C49A3"/>
    <w:rsid w:val="001E301E"/>
    <w:rsid w:val="001E4034"/>
    <w:rsid w:val="001F3BCD"/>
    <w:rsid w:val="001F4EDA"/>
    <w:rsid w:val="00207E9E"/>
    <w:rsid w:val="0021481E"/>
    <w:rsid w:val="00222032"/>
    <w:rsid w:val="0022286C"/>
    <w:rsid w:val="00231291"/>
    <w:rsid w:val="002312C9"/>
    <w:rsid w:val="00240D89"/>
    <w:rsid w:val="00245B0A"/>
    <w:rsid w:val="00257C98"/>
    <w:rsid w:val="002600A4"/>
    <w:rsid w:val="00261A55"/>
    <w:rsid w:val="00262C3E"/>
    <w:rsid w:val="00267BF5"/>
    <w:rsid w:val="00276253"/>
    <w:rsid w:val="0028150D"/>
    <w:rsid w:val="002870B2"/>
    <w:rsid w:val="0029330F"/>
    <w:rsid w:val="002B455A"/>
    <w:rsid w:val="002C2488"/>
    <w:rsid w:val="002C2AF9"/>
    <w:rsid w:val="002D5F78"/>
    <w:rsid w:val="002E1858"/>
    <w:rsid w:val="002E6B47"/>
    <w:rsid w:val="002E6F00"/>
    <w:rsid w:val="002F64BE"/>
    <w:rsid w:val="00303D86"/>
    <w:rsid w:val="00307B7E"/>
    <w:rsid w:val="003230CF"/>
    <w:rsid w:val="00336764"/>
    <w:rsid w:val="00352CBE"/>
    <w:rsid w:val="003539FB"/>
    <w:rsid w:val="00355349"/>
    <w:rsid w:val="00375284"/>
    <w:rsid w:val="0038209A"/>
    <w:rsid w:val="00382DFA"/>
    <w:rsid w:val="00386B93"/>
    <w:rsid w:val="0038722F"/>
    <w:rsid w:val="00391484"/>
    <w:rsid w:val="00395790"/>
    <w:rsid w:val="003A0936"/>
    <w:rsid w:val="003E5EF0"/>
    <w:rsid w:val="004017C4"/>
    <w:rsid w:val="004063B0"/>
    <w:rsid w:val="004105EB"/>
    <w:rsid w:val="00410E39"/>
    <w:rsid w:val="00411D5E"/>
    <w:rsid w:val="00412E0A"/>
    <w:rsid w:val="00422FBB"/>
    <w:rsid w:val="00437B86"/>
    <w:rsid w:val="004456E6"/>
    <w:rsid w:val="004648B7"/>
    <w:rsid w:val="00476B4B"/>
    <w:rsid w:val="00492107"/>
    <w:rsid w:val="004A4A9A"/>
    <w:rsid w:val="004B1BE8"/>
    <w:rsid w:val="004D3814"/>
    <w:rsid w:val="004D62C2"/>
    <w:rsid w:val="004E3899"/>
    <w:rsid w:val="004E5D06"/>
    <w:rsid w:val="004E789C"/>
    <w:rsid w:val="004E7A9F"/>
    <w:rsid w:val="004F156E"/>
    <w:rsid w:val="0050061F"/>
    <w:rsid w:val="00503BDF"/>
    <w:rsid w:val="005078FD"/>
    <w:rsid w:val="00520A84"/>
    <w:rsid w:val="00532E19"/>
    <w:rsid w:val="00562EFB"/>
    <w:rsid w:val="005669EA"/>
    <w:rsid w:val="00567A40"/>
    <w:rsid w:val="00570360"/>
    <w:rsid w:val="005745F0"/>
    <w:rsid w:val="0057770D"/>
    <w:rsid w:val="00581DAB"/>
    <w:rsid w:val="00586600"/>
    <w:rsid w:val="00587800"/>
    <w:rsid w:val="00596821"/>
    <w:rsid w:val="0059722F"/>
    <w:rsid w:val="005B3FF0"/>
    <w:rsid w:val="005C0272"/>
    <w:rsid w:val="005C0678"/>
    <w:rsid w:val="005C0B1F"/>
    <w:rsid w:val="005C2C69"/>
    <w:rsid w:val="005D1860"/>
    <w:rsid w:val="005D6A9A"/>
    <w:rsid w:val="005E3B50"/>
    <w:rsid w:val="005F1B2C"/>
    <w:rsid w:val="00622772"/>
    <w:rsid w:val="00625265"/>
    <w:rsid w:val="00651D97"/>
    <w:rsid w:val="00685BF4"/>
    <w:rsid w:val="006B2BBF"/>
    <w:rsid w:val="006C0B3B"/>
    <w:rsid w:val="006D5678"/>
    <w:rsid w:val="00706655"/>
    <w:rsid w:val="00733C8A"/>
    <w:rsid w:val="007410D9"/>
    <w:rsid w:val="007570D7"/>
    <w:rsid w:val="007618F8"/>
    <w:rsid w:val="00765E23"/>
    <w:rsid w:val="0078434D"/>
    <w:rsid w:val="00785CB5"/>
    <w:rsid w:val="00786386"/>
    <w:rsid w:val="00791ABC"/>
    <w:rsid w:val="007B3A7B"/>
    <w:rsid w:val="007B7ACE"/>
    <w:rsid w:val="007C5CFE"/>
    <w:rsid w:val="007D2460"/>
    <w:rsid w:val="007D7DFB"/>
    <w:rsid w:val="007E6FCA"/>
    <w:rsid w:val="007F1F26"/>
    <w:rsid w:val="007F4E00"/>
    <w:rsid w:val="00801B57"/>
    <w:rsid w:val="00825A49"/>
    <w:rsid w:val="008271BA"/>
    <w:rsid w:val="008315DB"/>
    <w:rsid w:val="00834272"/>
    <w:rsid w:val="00843019"/>
    <w:rsid w:val="00852D5A"/>
    <w:rsid w:val="00856CA1"/>
    <w:rsid w:val="00862BA9"/>
    <w:rsid w:val="00884B5E"/>
    <w:rsid w:val="0089030B"/>
    <w:rsid w:val="0089625B"/>
    <w:rsid w:val="008A0353"/>
    <w:rsid w:val="008C1761"/>
    <w:rsid w:val="008C6756"/>
    <w:rsid w:val="008C6C3A"/>
    <w:rsid w:val="008D5DA5"/>
    <w:rsid w:val="008E3CE1"/>
    <w:rsid w:val="008E45A2"/>
    <w:rsid w:val="009042A7"/>
    <w:rsid w:val="00904DB6"/>
    <w:rsid w:val="009069DA"/>
    <w:rsid w:val="009070C3"/>
    <w:rsid w:val="00907F3C"/>
    <w:rsid w:val="00910559"/>
    <w:rsid w:val="0092341E"/>
    <w:rsid w:val="00934F73"/>
    <w:rsid w:val="00941675"/>
    <w:rsid w:val="009566A9"/>
    <w:rsid w:val="00963EE4"/>
    <w:rsid w:val="00972916"/>
    <w:rsid w:val="00982C77"/>
    <w:rsid w:val="009951FB"/>
    <w:rsid w:val="009972E0"/>
    <w:rsid w:val="009A65C5"/>
    <w:rsid w:val="009A77DE"/>
    <w:rsid w:val="009B3456"/>
    <w:rsid w:val="009C09F4"/>
    <w:rsid w:val="009C0CB9"/>
    <w:rsid w:val="009C6A1F"/>
    <w:rsid w:val="009D109E"/>
    <w:rsid w:val="009D1D1A"/>
    <w:rsid w:val="009D342C"/>
    <w:rsid w:val="009E08D9"/>
    <w:rsid w:val="009E0DA7"/>
    <w:rsid w:val="009F47E0"/>
    <w:rsid w:val="00A04A33"/>
    <w:rsid w:val="00A07FB9"/>
    <w:rsid w:val="00A2563A"/>
    <w:rsid w:val="00A40CDA"/>
    <w:rsid w:val="00A4665A"/>
    <w:rsid w:val="00A4742B"/>
    <w:rsid w:val="00A54205"/>
    <w:rsid w:val="00A56DEF"/>
    <w:rsid w:val="00A63403"/>
    <w:rsid w:val="00A70B90"/>
    <w:rsid w:val="00A8356C"/>
    <w:rsid w:val="00A90CAF"/>
    <w:rsid w:val="00A9558E"/>
    <w:rsid w:val="00AA002F"/>
    <w:rsid w:val="00AA492E"/>
    <w:rsid w:val="00AE1FF5"/>
    <w:rsid w:val="00AE45BC"/>
    <w:rsid w:val="00AF2610"/>
    <w:rsid w:val="00AF71F5"/>
    <w:rsid w:val="00B06347"/>
    <w:rsid w:val="00B14B1D"/>
    <w:rsid w:val="00B33A30"/>
    <w:rsid w:val="00B33BCF"/>
    <w:rsid w:val="00B354C9"/>
    <w:rsid w:val="00B3652E"/>
    <w:rsid w:val="00B42DD2"/>
    <w:rsid w:val="00B66BC7"/>
    <w:rsid w:val="00B87EE8"/>
    <w:rsid w:val="00B901A4"/>
    <w:rsid w:val="00B943B7"/>
    <w:rsid w:val="00BA1D1E"/>
    <w:rsid w:val="00BA6BFD"/>
    <w:rsid w:val="00BB5DA1"/>
    <w:rsid w:val="00BB6AA8"/>
    <w:rsid w:val="00BC30FC"/>
    <w:rsid w:val="00BC3529"/>
    <w:rsid w:val="00BC3A3D"/>
    <w:rsid w:val="00BC434C"/>
    <w:rsid w:val="00BC72D0"/>
    <w:rsid w:val="00BD0AE8"/>
    <w:rsid w:val="00BD435C"/>
    <w:rsid w:val="00BE46D6"/>
    <w:rsid w:val="00BF319C"/>
    <w:rsid w:val="00BF5CCE"/>
    <w:rsid w:val="00C20E65"/>
    <w:rsid w:val="00C23F3E"/>
    <w:rsid w:val="00C2563C"/>
    <w:rsid w:val="00C30A28"/>
    <w:rsid w:val="00C515C9"/>
    <w:rsid w:val="00C730A0"/>
    <w:rsid w:val="00C8580C"/>
    <w:rsid w:val="00CA1583"/>
    <w:rsid w:val="00CA31C2"/>
    <w:rsid w:val="00CA439A"/>
    <w:rsid w:val="00CE2130"/>
    <w:rsid w:val="00CE4D99"/>
    <w:rsid w:val="00CF14C6"/>
    <w:rsid w:val="00D06C52"/>
    <w:rsid w:val="00D10574"/>
    <w:rsid w:val="00D2141E"/>
    <w:rsid w:val="00D315FB"/>
    <w:rsid w:val="00D33729"/>
    <w:rsid w:val="00D456C0"/>
    <w:rsid w:val="00D4575B"/>
    <w:rsid w:val="00D63168"/>
    <w:rsid w:val="00D839B9"/>
    <w:rsid w:val="00D8507C"/>
    <w:rsid w:val="00D90596"/>
    <w:rsid w:val="00D91965"/>
    <w:rsid w:val="00D92C14"/>
    <w:rsid w:val="00D94B29"/>
    <w:rsid w:val="00DA61B8"/>
    <w:rsid w:val="00DC1C12"/>
    <w:rsid w:val="00DC310E"/>
    <w:rsid w:val="00DD0E4A"/>
    <w:rsid w:val="00DD4EC0"/>
    <w:rsid w:val="00DE1EE9"/>
    <w:rsid w:val="00DF59FC"/>
    <w:rsid w:val="00E0621E"/>
    <w:rsid w:val="00E326C2"/>
    <w:rsid w:val="00E345C0"/>
    <w:rsid w:val="00E375DC"/>
    <w:rsid w:val="00E402B2"/>
    <w:rsid w:val="00E57BA1"/>
    <w:rsid w:val="00E60622"/>
    <w:rsid w:val="00E62B1A"/>
    <w:rsid w:val="00E7474E"/>
    <w:rsid w:val="00E760C2"/>
    <w:rsid w:val="00E76368"/>
    <w:rsid w:val="00E76C48"/>
    <w:rsid w:val="00E822D2"/>
    <w:rsid w:val="00E83A38"/>
    <w:rsid w:val="00E83CF2"/>
    <w:rsid w:val="00E94089"/>
    <w:rsid w:val="00EB2496"/>
    <w:rsid w:val="00EB4CE8"/>
    <w:rsid w:val="00EC13D9"/>
    <w:rsid w:val="00EC6880"/>
    <w:rsid w:val="00EE1A12"/>
    <w:rsid w:val="00EF09D9"/>
    <w:rsid w:val="00F20AC6"/>
    <w:rsid w:val="00F45912"/>
    <w:rsid w:val="00F53547"/>
    <w:rsid w:val="00F56D3D"/>
    <w:rsid w:val="00F5786A"/>
    <w:rsid w:val="00F66FCD"/>
    <w:rsid w:val="00F736FD"/>
    <w:rsid w:val="00F77C89"/>
    <w:rsid w:val="00F80250"/>
    <w:rsid w:val="00F83A97"/>
    <w:rsid w:val="00F91626"/>
    <w:rsid w:val="00F95F6C"/>
    <w:rsid w:val="00FA25D8"/>
    <w:rsid w:val="00FD0647"/>
    <w:rsid w:val="00FF0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1FB"/>
    <w:pPr>
      <w:spacing w:after="200" w:line="276" w:lineRule="auto"/>
    </w:pPr>
    <w:rPr>
      <w:rFonts w:cs="Calibri"/>
      <w:lang w:eastAsia="en-US"/>
    </w:rPr>
  </w:style>
  <w:style w:type="paragraph" w:styleId="Heading4">
    <w:name w:val="heading 4"/>
    <w:basedOn w:val="Normal"/>
    <w:link w:val="Heading4Char"/>
    <w:uiPriority w:val="99"/>
    <w:qFormat/>
    <w:locked/>
    <w:rsid w:val="00F77C89"/>
    <w:pPr>
      <w:spacing w:before="100" w:beforeAutospacing="1" w:after="100" w:afterAutospacing="1" w:line="240" w:lineRule="auto"/>
      <w:outlineLvl w:val="3"/>
    </w:pPr>
    <w:rPr>
      <w:b/>
      <w:bCs/>
      <w:color w:val="003C80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91484"/>
    <w:rPr>
      <w:rFonts w:ascii="Calibri" w:hAnsi="Calibri" w:cs="Calibri"/>
      <w:b/>
      <w:bCs/>
      <w:sz w:val="28"/>
      <w:szCs w:val="28"/>
      <w:lang w:eastAsia="en-US"/>
    </w:rPr>
  </w:style>
  <w:style w:type="paragraph" w:styleId="NoSpacing">
    <w:name w:val="No Spacing"/>
    <w:uiPriority w:val="99"/>
    <w:qFormat/>
    <w:rsid w:val="00685BF4"/>
    <w:rPr>
      <w:rFonts w:cs="Calibri"/>
      <w:lang w:eastAsia="en-US"/>
    </w:rPr>
  </w:style>
  <w:style w:type="paragraph" w:customStyle="1" w:styleId="ConsPlusNormal">
    <w:name w:val="ConsPlusNorma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685B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Header">
    <w:name w:val="header"/>
    <w:basedOn w:val="Normal"/>
    <w:link w:val="HeaderChar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85BF4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85BF4"/>
    <w:rPr>
      <w:rFonts w:ascii="Calibri" w:hAnsi="Calibri" w:cs="Calibri"/>
    </w:rPr>
  </w:style>
  <w:style w:type="paragraph" w:customStyle="1" w:styleId="ConsPlusNormal0">
    <w:name w:val="ConsPlusNormal Знак"/>
    <w:uiPriority w:val="99"/>
    <w:rsid w:val="00685B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85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85BF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685BF4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C5CFE"/>
    <w:pPr>
      <w:ind w:left="720"/>
    </w:pPr>
  </w:style>
  <w:style w:type="character" w:styleId="Hyperlink">
    <w:name w:val="Hyperlink"/>
    <w:basedOn w:val="DefaultParagraphFont"/>
    <w:uiPriority w:val="99"/>
    <w:rsid w:val="005D6A9A"/>
    <w:rPr>
      <w:color w:val="0000FF"/>
      <w:u w:val="single"/>
    </w:rPr>
  </w:style>
  <w:style w:type="paragraph" w:customStyle="1" w:styleId="s13">
    <w:name w:val="s_13"/>
    <w:basedOn w:val="Normal"/>
    <w:uiPriority w:val="99"/>
    <w:rsid w:val="00F77C89"/>
    <w:pPr>
      <w:spacing w:after="0" w:line="240" w:lineRule="auto"/>
      <w:ind w:firstLine="720"/>
    </w:pPr>
    <w:rPr>
      <w:sz w:val="24"/>
      <w:szCs w:val="24"/>
      <w:lang w:eastAsia="ru-RU"/>
    </w:rPr>
  </w:style>
  <w:style w:type="paragraph" w:customStyle="1" w:styleId="s222">
    <w:name w:val="s_222"/>
    <w:basedOn w:val="Normal"/>
    <w:uiPriority w:val="99"/>
    <w:rsid w:val="00F77C89"/>
    <w:pPr>
      <w:spacing w:after="0" w:line="240" w:lineRule="auto"/>
    </w:pPr>
    <w:rPr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Normal"/>
    <w:uiPriority w:val="99"/>
    <w:rsid w:val="00D91965"/>
    <w:pPr>
      <w:spacing w:after="0" w:line="240" w:lineRule="auto"/>
      <w:ind w:firstLine="720"/>
    </w:pPr>
    <w:rPr>
      <w:sz w:val="24"/>
      <w:szCs w:val="24"/>
      <w:lang w:eastAsia="ru-RU"/>
    </w:rPr>
  </w:style>
  <w:style w:type="paragraph" w:customStyle="1" w:styleId="a">
    <w:name w:val="Знак"/>
    <w:basedOn w:val="Normal"/>
    <w:uiPriority w:val="99"/>
    <w:rsid w:val="00437B8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10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629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04631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10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0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0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201</TotalTime>
  <Pages>3</Pages>
  <Words>829</Words>
  <Characters>4728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Yudina_vn</dc:creator>
  <cp:keywords/>
  <dc:description/>
  <cp:lastModifiedBy>Ник</cp:lastModifiedBy>
  <cp:revision>9</cp:revision>
  <cp:lastPrinted>2018-02-02T05:51:00Z</cp:lastPrinted>
  <dcterms:created xsi:type="dcterms:W3CDTF">2018-01-30T04:06:00Z</dcterms:created>
  <dcterms:modified xsi:type="dcterms:W3CDTF">2018-02-02T06:50:00Z</dcterms:modified>
</cp:coreProperties>
</file>